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E4E307" w14:textId="77777777" w:rsidR="00C44B8B" w:rsidRPr="000C3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C34E2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C34E2" w:rsidRPr="000C34E2" w14:paraId="22E4E30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308" w14:textId="77777777" w:rsidR="00C44B8B" w:rsidRPr="000C34E2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34E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E309" w14:textId="655C1C49" w:rsidR="00C44B8B" w:rsidRPr="000C34E2" w:rsidRDefault="00B657C3" w:rsidP="00531F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C34E2">
              <w:rPr>
                <w:b/>
                <w:sz w:val="26"/>
                <w:szCs w:val="26"/>
              </w:rPr>
              <w:t>202A_</w:t>
            </w:r>
            <w:r w:rsidR="00531FA2">
              <w:rPr>
                <w:b/>
                <w:sz w:val="26"/>
                <w:szCs w:val="26"/>
              </w:rPr>
              <w:t>347</w:t>
            </w:r>
          </w:p>
        </w:tc>
      </w:tr>
      <w:tr w:rsidR="000C34E2" w:rsidRPr="000C34E2" w14:paraId="22E4E30D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30B" w14:textId="77777777" w:rsidR="00A67559" w:rsidRPr="000C34E2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C34E2">
              <w:rPr>
                <w:b/>
                <w:sz w:val="26"/>
                <w:szCs w:val="26"/>
              </w:rPr>
              <w:t xml:space="preserve">Номер материала </w:t>
            </w:r>
            <w:r w:rsidRPr="000C34E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E30C" w14:textId="354D65E3" w:rsidR="00A67559" w:rsidRPr="000C34E2" w:rsidRDefault="00531FA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31FA2">
              <w:rPr>
                <w:b/>
                <w:sz w:val="26"/>
                <w:szCs w:val="26"/>
                <w:lang w:val="en-US"/>
              </w:rPr>
              <w:t>2371827</w:t>
            </w:r>
          </w:p>
        </w:tc>
      </w:tr>
    </w:tbl>
    <w:p w14:paraId="22E4E30E" w14:textId="77777777" w:rsidR="00C44B8B" w:rsidRPr="000C34E2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0C34E2">
        <w:rPr>
          <w:sz w:val="26"/>
          <w:szCs w:val="26"/>
        </w:rPr>
        <w:t>____________________________________</w:t>
      </w:r>
    </w:p>
    <w:p w14:paraId="22E4E30F" w14:textId="77777777" w:rsidR="00C44B8B" w:rsidRPr="000C3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 xml:space="preserve">_____________________________________ </w:t>
      </w:r>
    </w:p>
    <w:p w14:paraId="22E4E310" w14:textId="77777777" w:rsidR="00C44B8B" w:rsidRPr="000C34E2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>_____________________________________</w:t>
      </w:r>
    </w:p>
    <w:p w14:paraId="22E4E311" w14:textId="77777777" w:rsidR="00C44B8B" w:rsidRPr="000C34E2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ab/>
        <w:t xml:space="preserve">_______________________ /_____________ </w:t>
      </w:r>
    </w:p>
    <w:p w14:paraId="22E4E312" w14:textId="77777777" w:rsidR="00C44B8B" w:rsidRPr="000C34E2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C34E2">
        <w:rPr>
          <w:sz w:val="26"/>
          <w:szCs w:val="26"/>
        </w:rPr>
        <w:t>“_______” ___________________ 20_____ г.</w:t>
      </w:r>
    </w:p>
    <w:p w14:paraId="22E4E313" w14:textId="77777777" w:rsidR="00C44B8B" w:rsidRPr="000C34E2" w:rsidRDefault="00C44B8B" w:rsidP="00C44B8B"/>
    <w:p w14:paraId="22E4E314" w14:textId="77777777" w:rsidR="00C44B8B" w:rsidRPr="000C34E2" w:rsidRDefault="00C44B8B" w:rsidP="00C44B8B"/>
    <w:p w14:paraId="22E4E315" w14:textId="77777777" w:rsidR="00C44B8B" w:rsidRPr="000C34E2" w:rsidRDefault="00C44B8B" w:rsidP="00C44B8B"/>
    <w:p w14:paraId="22E4E316" w14:textId="77777777" w:rsidR="00C44B8B" w:rsidRPr="000C34E2" w:rsidRDefault="00C44B8B" w:rsidP="00C44B8B">
      <w:pPr>
        <w:pStyle w:val="2"/>
        <w:numPr>
          <w:ilvl w:val="0"/>
          <w:numId w:val="0"/>
        </w:numPr>
        <w:spacing w:after="120"/>
      </w:pPr>
      <w:r w:rsidRPr="000C34E2">
        <w:t>ТЕХНИЧЕСКОЕ ЗАДАНИЕ</w:t>
      </w:r>
    </w:p>
    <w:p w14:paraId="22E4E317" w14:textId="77777777" w:rsidR="00A65683" w:rsidRPr="000C34E2" w:rsidRDefault="004F6968" w:rsidP="00773399">
      <w:pPr>
        <w:ind w:firstLine="0"/>
        <w:jc w:val="center"/>
        <w:rPr>
          <w:b/>
          <w:sz w:val="26"/>
          <w:szCs w:val="26"/>
        </w:rPr>
      </w:pPr>
      <w:r w:rsidRPr="000C34E2">
        <w:rPr>
          <w:b/>
          <w:sz w:val="26"/>
          <w:szCs w:val="26"/>
        </w:rPr>
        <w:t xml:space="preserve">на </w:t>
      </w:r>
      <w:r w:rsidR="00612811" w:rsidRPr="000C34E2">
        <w:rPr>
          <w:b/>
          <w:sz w:val="26"/>
          <w:szCs w:val="26"/>
        </w:rPr>
        <w:t xml:space="preserve">поставку </w:t>
      </w:r>
      <w:r w:rsidR="0064372C" w:rsidRPr="000C34E2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C34E2">
        <w:rPr>
          <w:b/>
          <w:sz w:val="26"/>
          <w:szCs w:val="26"/>
        </w:rPr>
        <w:t xml:space="preserve"> </w:t>
      </w:r>
    </w:p>
    <w:p w14:paraId="22E4E318" w14:textId="63C9003A" w:rsidR="00612811" w:rsidRPr="000C34E2" w:rsidRDefault="001479DA" w:rsidP="00773399">
      <w:pPr>
        <w:ind w:firstLine="0"/>
        <w:jc w:val="center"/>
        <w:rPr>
          <w:sz w:val="24"/>
          <w:szCs w:val="24"/>
        </w:rPr>
      </w:pPr>
      <w:r w:rsidRPr="000C34E2">
        <w:rPr>
          <w:b/>
          <w:sz w:val="24"/>
          <w:szCs w:val="24"/>
        </w:rPr>
        <w:t>(</w:t>
      </w:r>
      <w:r w:rsidR="00531FA2" w:rsidRPr="00531FA2">
        <w:rPr>
          <w:b/>
          <w:sz w:val="24"/>
          <w:szCs w:val="24"/>
        </w:rPr>
        <w:t xml:space="preserve">Зажим </w:t>
      </w:r>
      <w:proofErr w:type="spellStart"/>
      <w:r w:rsidR="00531FA2" w:rsidRPr="00531FA2">
        <w:rPr>
          <w:b/>
          <w:sz w:val="24"/>
          <w:szCs w:val="24"/>
        </w:rPr>
        <w:t>шлейфовый</w:t>
      </w:r>
      <w:proofErr w:type="spellEnd"/>
      <w:r w:rsidR="00531FA2" w:rsidRPr="00531FA2">
        <w:rPr>
          <w:b/>
          <w:sz w:val="24"/>
          <w:szCs w:val="24"/>
        </w:rPr>
        <w:t xml:space="preserve"> ШС-16,8/9,6-01</w:t>
      </w:r>
      <w:r w:rsidRPr="000C34E2">
        <w:rPr>
          <w:b/>
          <w:sz w:val="24"/>
          <w:szCs w:val="24"/>
        </w:rPr>
        <w:t>)</w:t>
      </w:r>
      <w:r w:rsidR="00531FA2" w:rsidRPr="00531FA2">
        <w:rPr>
          <w:b/>
          <w:sz w:val="26"/>
          <w:szCs w:val="26"/>
        </w:rPr>
        <w:t xml:space="preserve"> </w:t>
      </w:r>
      <w:r w:rsidR="00531FA2">
        <w:rPr>
          <w:b/>
          <w:sz w:val="26"/>
          <w:szCs w:val="26"/>
        </w:rPr>
        <w:t>(или эквивалент)</w:t>
      </w:r>
      <w:r w:rsidR="00531FA2" w:rsidRPr="003638C2">
        <w:rPr>
          <w:b/>
          <w:sz w:val="26"/>
          <w:szCs w:val="26"/>
        </w:rPr>
        <w:t>.</w:t>
      </w:r>
      <w:r w:rsidR="009C0389" w:rsidRPr="000C34E2">
        <w:rPr>
          <w:b/>
          <w:sz w:val="26"/>
          <w:szCs w:val="26"/>
        </w:rPr>
        <w:t xml:space="preserve"> Лот </w:t>
      </w:r>
      <w:r w:rsidR="009C0389" w:rsidRPr="00197BB4">
        <w:rPr>
          <w:b/>
          <w:sz w:val="26"/>
          <w:szCs w:val="26"/>
        </w:rPr>
        <w:t>№</w:t>
      </w:r>
      <w:r w:rsidR="00AA670B" w:rsidRPr="00197BB4">
        <w:rPr>
          <w:b/>
          <w:sz w:val="26"/>
          <w:szCs w:val="26"/>
        </w:rPr>
        <w:t xml:space="preserve"> 202</w:t>
      </w:r>
      <w:r w:rsidR="00AA670B" w:rsidRPr="00197BB4">
        <w:rPr>
          <w:b/>
          <w:sz w:val="26"/>
          <w:szCs w:val="26"/>
          <w:lang w:val="en-US"/>
        </w:rPr>
        <w:t>A</w:t>
      </w:r>
    </w:p>
    <w:p w14:paraId="22E4E319" w14:textId="77777777" w:rsidR="00020DD3" w:rsidRPr="000C34E2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2E4E31A" w14:textId="77777777" w:rsidR="00612811" w:rsidRPr="000C34E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 xml:space="preserve">Технические требования к </w:t>
      </w:r>
      <w:r w:rsidR="000D4FD2" w:rsidRPr="000C34E2">
        <w:rPr>
          <w:b/>
          <w:bCs/>
          <w:sz w:val="26"/>
          <w:szCs w:val="26"/>
        </w:rPr>
        <w:t>продукции</w:t>
      </w:r>
      <w:r w:rsidRPr="000C34E2">
        <w:rPr>
          <w:b/>
          <w:bCs/>
          <w:sz w:val="26"/>
          <w:szCs w:val="26"/>
        </w:rPr>
        <w:t>.</w:t>
      </w:r>
    </w:p>
    <w:p w14:paraId="1758464D" w14:textId="77777777" w:rsidR="00531FA2" w:rsidRPr="00531FA2" w:rsidRDefault="00531FA2" w:rsidP="00531FA2">
      <w:pPr>
        <w:tabs>
          <w:tab w:val="left" w:pos="993"/>
        </w:tabs>
        <w:spacing w:line="276" w:lineRule="auto"/>
        <w:rPr>
          <w:bCs/>
          <w:sz w:val="26"/>
          <w:szCs w:val="26"/>
        </w:rPr>
      </w:pPr>
      <w:r w:rsidRPr="00531FA2">
        <w:rPr>
          <w:bCs/>
          <w:sz w:val="26"/>
          <w:szCs w:val="26"/>
        </w:rPr>
        <w:t>Технические данные номенклатуры должны соответствовать параметрам, приведенным в таблице:</w:t>
      </w:r>
    </w:p>
    <w:p w14:paraId="22E4E31C" w14:textId="77777777" w:rsidR="00FF28B8" w:rsidRPr="000C34E2" w:rsidRDefault="00FF28B8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22E4E31D" w14:textId="77777777" w:rsidR="004B2D3F" w:rsidRPr="000C34E2" w:rsidRDefault="004B2D3F" w:rsidP="000F5D17">
      <w:pPr>
        <w:tabs>
          <w:tab w:val="left" w:pos="1134"/>
        </w:tabs>
        <w:ind w:firstLine="709"/>
        <w:jc w:val="center"/>
        <w:rPr>
          <w:b/>
          <w:bCs/>
          <w:sz w:val="26"/>
          <w:szCs w:val="26"/>
        </w:rPr>
      </w:pPr>
      <w:r w:rsidRPr="000C34E2">
        <w:rPr>
          <w:noProof/>
        </w:rPr>
        <w:drawing>
          <wp:inline distT="0" distB="0" distL="0" distR="0" wp14:anchorId="22E4E361" wp14:editId="22E4E362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0C34E2" w:rsidRPr="000C34E2" w14:paraId="22E4E322" w14:textId="77777777" w:rsidTr="000F5D17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1E" w14:textId="77777777"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1F" w14:textId="77777777"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20" w14:textId="77777777"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21" w14:textId="77777777"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 xml:space="preserve">Масса зажима, </w:t>
            </w:r>
            <w:proofErr w:type="gramStart"/>
            <w:r w:rsidRPr="000C34E2">
              <w:rPr>
                <w:bCs/>
                <w:sz w:val="22"/>
                <w:szCs w:val="22"/>
              </w:rPr>
              <w:t>кг</w:t>
            </w:r>
            <w:proofErr w:type="gramEnd"/>
          </w:p>
        </w:tc>
      </w:tr>
      <w:tr w:rsidR="000C34E2" w:rsidRPr="000C34E2" w14:paraId="22E4E328" w14:textId="77777777" w:rsidTr="000F5D1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23" w14:textId="77777777"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24" w14:textId="77777777"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Сечение, мм</w:t>
            </w:r>
            <w:proofErr w:type="gramStart"/>
            <w:r w:rsidRPr="000C34E2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25" w14:textId="77777777" w:rsidR="002D587E" w:rsidRPr="000C34E2" w:rsidRDefault="002D587E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 xml:space="preserve">Диаметр, </w:t>
            </w:r>
            <w:proofErr w:type="gramStart"/>
            <w:r w:rsidRPr="000C34E2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26" w14:textId="77777777"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4E327" w14:textId="77777777" w:rsidR="002D587E" w:rsidRPr="000C34E2" w:rsidRDefault="002D587E" w:rsidP="002B770C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C34E2" w:rsidRPr="000C34E2" w14:paraId="22E4E32E" w14:textId="77777777" w:rsidTr="00DA2179">
        <w:trPr>
          <w:trHeight w:val="298"/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2E4E329" w14:textId="62E082DE" w:rsidR="000F5D17" w:rsidRPr="000C34E2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bCs/>
                <w:sz w:val="22"/>
                <w:szCs w:val="22"/>
              </w:rPr>
              <w:t>ШС-16,8</w:t>
            </w:r>
            <w:r w:rsidR="00531FA2">
              <w:rPr>
                <w:bCs/>
                <w:sz w:val="22"/>
                <w:szCs w:val="22"/>
              </w:rPr>
              <w:t>/9,6</w:t>
            </w:r>
            <w:r w:rsidRPr="000C34E2">
              <w:rPr>
                <w:bCs/>
                <w:sz w:val="22"/>
                <w:szCs w:val="22"/>
              </w:rPr>
              <w:t>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2E4E32A" w14:textId="77777777" w:rsidR="000F5D17" w:rsidRPr="000C34E2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150/19; 150/24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2E4E32B" w14:textId="77777777" w:rsidR="000F5D17" w:rsidRPr="000C34E2" w:rsidRDefault="000F5D17" w:rsidP="002B770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16,8; 17,1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2E4E32C" w14:textId="77777777" w:rsidR="000F5D17" w:rsidRPr="000C34E2" w:rsidRDefault="000F5D17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750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2E4E32D" w14:textId="77777777" w:rsidR="000F5D17" w:rsidRPr="000C34E2" w:rsidRDefault="002C7294" w:rsidP="000F5D17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C34E2">
              <w:rPr>
                <w:sz w:val="22"/>
                <w:szCs w:val="22"/>
              </w:rPr>
              <w:t>0,78</w:t>
            </w:r>
          </w:p>
        </w:tc>
      </w:tr>
    </w:tbl>
    <w:p w14:paraId="22E4E32F" w14:textId="77777777" w:rsidR="004B2D3F" w:rsidRPr="000C34E2" w:rsidRDefault="004B2D3F" w:rsidP="00FF28B8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22E4E330" w14:textId="77777777" w:rsidR="00612811" w:rsidRPr="000C34E2" w:rsidRDefault="00612811" w:rsidP="000C34E2">
      <w:pPr>
        <w:pStyle w:val="ad"/>
        <w:numPr>
          <w:ilvl w:val="0"/>
          <w:numId w:val="3"/>
        </w:numPr>
        <w:tabs>
          <w:tab w:val="left" w:pos="1134"/>
        </w:tabs>
        <w:ind w:hanging="502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Общие требования.</w:t>
      </w:r>
      <w:r w:rsidR="00E00392" w:rsidRPr="000C34E2">
        <w:rPr>
          <w:b/>
          <w:bCs/>
          <w:sz w:val="26"/>
          <w:szCs w:val="26"/>
        </w:rPr>
        <w:t xml:space="preserve"> </w:t>
      </w:r>
    </w:p>
    <w:p w14:paraId="22E4E331" w14:textId="77777777" w:rsidR="00F64720" w:rsidRPr="000C34E2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C34E2">
        <w:rPr>
          <w:sz w:val="24"/>
          <w:szCs w:val="24"/>
        </w:rPr>
        <w:t>2.1.</w:t>
      </w:r>
      <w:r w:rsidR="00612811" w:rsidRPr="000C34E2">
        <w:rPr>
          <w:sz w:val="24"/>
          <w:szCs w:val="24"/>
        </w:rPr>
        <w:t xml:space="preserve"> </w:t>
      </w:r>
      <w:r w:rsidR="00F64720" w:rsidRPr="000C34E2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2E4E332" w14:textId="77777777" w:rsidR="00514C7E" w:rsidRPr="000C34E2" w:rsidRDefault="00514C7E" w:rsidP="00514C7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продукция должна быть новой, ранее не использованной;</w:t>
      </w:r>
    </w:p>
    <w:p w14:paraId="22E4E333" w14:textId="77777777"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2E4E334" w14:textId="77777777"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2E4E335" w14:textId="77777777"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proofErr w:type="spellStart"/>
      <w:r w:rsidR="00DA285E">
        <w:rPr>
          <w:sz w:val="24"/>
          <w:szCs w:val="24"/>
        </w:rPr>
        <w:t>Россети</w:t>
      </w:r>
      <w:proofErr w:type="spellEnd"/>
      <w:r w:rsidR="00DA285E">
        <w:rPr>
          <w:sz w:val="24"/>
          <w:szCs w:val="24"/>
        </w:rPr>
        <w:t xml:space="preserve"> Центр</w:t>
      </w:r>
      <w:r w:rsidRPr="000C34E2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2E4E336" w14:textId="77777777"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0C34E2">
        <w:rPr>
          <w:sz w:val="24"/>
          <w:szCs w:val="24"/>
        </w:rPr>
        <w:t>энергообъектах</w:t>
      </w:r>
      <w:proofErr w:type="spellEnd"/>
      <w:r w:rsidRPr="000C34E2">
        <w:rPr>
          <w:sz w:val="24"/>
          <w:szCs w:val="24"/>
        </w:rPr>
        <w:t xml:space="preserve">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proofErr w:type="spellStart"/>
      <w:r w:rsidR="00DA285E">
        <w:rPr>
          <w:sz w:val="24"/>
          <w:szCs w:val="24"/>
        </w:rPr>
        <w:t>Россети</w:t>
      </w:r>
      <w:proofErr w:type="spellEnd"/>
      <w:r w:rsidR="00DA285E">
        <w:rPr>
          <w:sz w:val="24"/>
          <w:szCs w:val="24"/>
        </w:rPr>
        <w:t xml:space="preserve"> Центр</w:t>
      </w:r>
      <w:r w:rsidRPr="000C34E2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2E4E337" w14:textId="77777777"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proofErr w:type="spellStart"/>
      <w:r w:rsidRPr="000C34E2">
        <w:rPr>
          <w:sz w:val="24"/>
          <w:szCs w:val="24"/>
        </w:rPr>
        <w:t>Россети</w:t>
      </w:r>
      <w:proofErr w:type="spellEnd"/>
      <w:r w:rsidRPr="000C34E2">
        <w:rPr>
          <w:sz w:val="24"/>
          <w:szCs w:val="24"/>
        </w:rPr>
        <w:t>»;</w:t>
      </w:r>
    </w:p>
    <w:p w14:paraId="22E4E338" w14:textId="77777777"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25C8" w:rsidRPr="000C34E2">
        <w:rPr>
          <w:sz w:val="24"/>
          <w:szCs w:val="24"/>
        </w:rPr>
        <w:t>ПАО</w:t>
      </w:r>
      <w:r w:rsidRPr="000C34E2">
        <w:rPr>
          <w:sz w:val="24"/>
          <w:szCs w:val="24"/>
        </w:rPr>
        <w:t xml:space="preserve"> «</w:t>
      </w:r>
      <w:proofErr w:type="spellStart"/>
      <w:r w:rsidR="00A8057F" w:rsidRPr="000C34E2">
        <w:rPr>
          <w:sz w:val="24"/>
          <w:szCs w:val="24"/>
        </w:rPr>
        <w:t>Россети</w:t>
      </w:r>
      <w:proofErr w:type="spellEnd"/>
      <w:r w:rsidRPr="000C34E2">
        <w:rPr>
          <w:sz w:val="24"/>
          <w:szCs w:val="24"/>
        </w:rPr>
        <w:t>»;</w:t>
      </w:r>
    </w:p>
    <w:p w14:paraId="22E4E339" w14:textId="77777777" w:rsidR="00F64720" w:rsidRPr="000C34E2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B4AC5" w:rsidRPr="000C34E2">
        <w:rPr>
          <w:sz w:val="24"/>
          <w:szCs w:val="24"/>
        </w:rPr>
        <w:t>продукции</w:t>
      </w:r>
      <w:r w:rsidRPr="000C34E2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2E4E33A" w14:textId="77777777" w:rsidR="00FB7AEF" w:rsidRPr="000C34E2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C34E2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0C34E2">
        <w:rPr>
          <w:sz w:val="24"/>
          <w:szCs w:val="24"/>
        </w:rPr>
        <w:t xml:space="preserve"> </w:t>
      </w:r>
    </w:p>
    <w:p w14:paraId="1D9E9A5D" w14:textId="77777777" w:rsidR="00531FA2" w:rsidRPr="004224E6" w:rsidRDefault="00531FA2" w:rsidP="00531FA2">
      <w:pPr>
        <w:pStyle w:val="ad"/>
        <w:numPr>
          <w:ilvl w:val="1"/>
          <w:numId w:val="16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>на право заключения договора на поставку кабельных муфт для нужд ПАО «</w:t>
      </w:r>
      <w:proofErr w:type="spellStart"/>
      <w:r w:rsidRPr="004224E6">
        <w:rPr>
          <w:bCs/>
          <w:sz w:val="24"/>
          <w:szCs w:val="24"/>
        </w:rPr>
        <w:t>Россети</w:t>
      </w:r>
      <w:proofErr w:type="spellEnd"/>
      <w:r w:rsidRPr="004224E6">
        <w:rPr>
          <w:bCs/>
          <w:sz w:val="24"/>
          <w:szCs w:val="24"/>
        </w:rPr>
        <w:t xml:space="preserve">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22E4E33C" w14:textId="77777777" w:rsidR="001C72DB" w:rsidRPr="000C34E2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2.3. </w:t>
      </w:r>
      <w:r w:rsidR="001C72DB" w:rsidRPr="000C34E2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C34E2">
        <w:rPr>
          <w:sz w:val="24"/>
          <w:szCs w:val="24"/>
        </w:rPr>
        <w:t>установок» (ПУЭ) (7-е издание) и</w:t>
      </w:r>
      <w:r w:rsidR="001C72DB" w:rsidRPr="000C34E2">
        <w:rPr>
          <w:sz w:val="24"/>
          <w:szCs w:val="24"/>
        </w:rPr>
        <w:t xml:space="preserve"> требованиям</w:t>
      </w:r>
      <w:r w:rsidR="00817119" w:rsidRPr="000C34E2">
        <w:rPr>
          <w:sz w:val="24"/>
          <w:szCs w:val="24"/>
        </w:rPr>
        <w:t>:</w:t>
      </w:r>
      <w:r w:rsidR="001C72DB" w:rsidRPr="000C34E2">
        <w:rPr>
          <w:sz w:val="24"/>
          <w:szCs w:val="24"/>
        </w:rPr>
        <w:t xml:space="preserve"> </w:t>
      </w:r>
    </w:p>
    <w:p w14:paraId="22E4E33D" w14:textId="77777777" w:rsidR="00FF28B8" w:rsidRPr="000C34E2" w:rsidRDefault="00FF28B8" w:rsidP="00FF28B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ТУ 3449-036-27560230-04 «Зажимы соединительные </w:t>
      </w:r>
      <w:proofErr w:type="spellStart"/>
      <w:r w:rsidRPr="000C34E2">
        <w:rPr>
          <w:sz w:val="24"/>
          <w:szCs w:val="24"/>
        </w:rPr>
        <w:t>шлейфовые</w:t>
      </w:r>
      <w:proofErr w:type="spellEnd"/>
      <w:r w:rsidRPr="000C34E2">
        <w:rPr>
          <w:sz w:val="24"/>
          <w:szCs w:val="24"/>
        </w:rPr>
        <w:t xml:space="preserve"> спиральные типа ШС»</w:t>
      </w:r>
      <w:r w:rsidR="007C16A9" w:rsidRPr="000C34E2">
        <w:rPr>
          <w:sz w:val="24"/>
          <w:szCs w:val="24"/>
        </w:rPr>
        <w:t>;</w:t>
      </w:r>
    </w:p>
    <w:p w14:paraId="22E4E33E" w14:textId="77777777" w:rsidR="00A67559" w:rsidRPr="000C34E2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22E4E33F" w14:textId="77777777" w:rsidR="00B917C8" w:rsidRPr="000C34E2" w:rsidRDefault="00843900" w:rsidP="00B917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C34E2">
        <w:rPr>
          <w:sz w:val="24"/>
          <w:szCs w:val="24"/>
        </w:rPr>
        <w:t xml:space="preserve">2.4. </w:t>
      </w:r>
      <w:r w:rsidR="00B917C8" w:rsidRPr="000C34E2">
        <w:rPr>
          <w:sz w:val="24"/>
          <w:szCs w:val="24"/>
        </w:rPr>
        <w:t>Упаковка, транспортирование, условия и сроки хранения.</w:t>
      </w:r>
    </w:p>
    <w:p w14:paraId="22E4E340" w14:textId="77777777" w:rsidR="00B917C8" w:rsidRPr="000C34E2" w:rsidRDefault="00B917C8" w:rsidP="00B917C8">
      <w:pPr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2E4E341" w14:textId="77777777" w:rsidR="00B917C8" w:rsidRPr="000C34E2" w:rsidRDefault="00B917C8" w:rsidP="00B917C8">
      <w:pPr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2E4E342" w14:textId="77777777"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2E4E343" w14:textId="77777777"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2E4E344" w14:textId="77777777" w:rsidR="00B917C8" w:rsidRPr="000C34E2" w:rsidRDefault="00B917C8" w:rsidP="00B917C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C34E2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2E4E345" w14:textId="77777777"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2E4E346" w14:textId="77777777" w:rsidR="00B917C8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2E4E347" w14:textId="77777777" w:rsidR="000C34E2" w:rsidRPr="000C34E2" w:rsidRDefault="000C34E2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2E4E348" w14:textId="77777777" w:rsidR="00B917C8" w:rsidRPr="000C34E2" w:rsidRDefault="00B917C8" w:rsidP="000C34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hanging="502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Гарантийные обязательства.</w:t>
      </w:r>
    </w:p>
    <w:p w14:paraId="22E4E349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Гарантия на поставляемую продукцию должна рас</w:t>
      </w:r>
      <w:r w:rsidR="000C34E2">
        <w:rPr>
          <w:sz w:val="24"/>
          <w:szCs w:val="24"/>
        </w:rPr>
        <w:t>пространяться не менее чем на 60</w:t>
      </w:r>
      <w:r w:rsidRPr="000C34E2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C34E2">
        <w:rPr>
          <w:szCs w:val="24"/>
        </w:rPr>
        <w:t>л</w:t>
      </w:r>
      <w:r w:rsidRPr="000C34E2">
        <w:rPr>
          <w:sz w:val="24"/>
          <w:szCs w:val="24"/>
        </w:rPr>
        <w:t>инейн</w:t>
      </w:r>
      <w:r w:rsidRPr="000C34E2">
        <w:rPr>
          <w:szCs w:val="24"/>
        </w:rPr>
        <w:t xml:space="preserve">ой </w:t>
      </w:r>
      <w:r w:rsidRPr="000C34E2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</w:t>
      </w:r>
      <w:r w:rsidRPr="000C34E2">
        <w:rPr>
          <w:sz w:val="24"/>
          <w:szCs w:val="24"/>
        </w:rPr>
        <w:lastRenderedPageBreak/>
        <w:t>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2E4E34A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E4E34B" w14:textId="77777777"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C34E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2E4E34C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2E4E34D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E4E34E" w14:textId="77777777"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C34E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2E4E34F" w14:textId="77777777"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2E4E350" w14:textId="77777777"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- паспорт по нормативной документации, утвержденной в установленном порядке;</w:t>
      </w:r>
    </w:p>
    <w:p w14:paraId="22E4E351" w14:textId="77777777"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2E4E352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2E4E353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2E4E354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2E4E355" w14:textId="77777777" w:rsidR="00B917C8" w:rsidRPr="000C34E2" w:rsidRDefault="00B917C8" w:rsidP="00B917C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2E4E356" w14:textId="77777777" w:rsidR="00B917C8" w:rsidRPr="000C34E2" w:rsidRDefault="00B917C8" w:rsidP="00B917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22E4E357" w14:textId="77777777" w:rsidR="00B917C8" w:rsidRPr="000C34E2" w:rsidRDefault="00B917C8" w:rsidP="00B917C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2E4E358" w14:textId="77777777" w:rsidR="00B917C8" w:rsidRPr="000C34E2" w:rsidRDefault="00B917C8" w:rsidP="00B917C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C34E2">
        <w:rPr>
          <w:b/>
          <w:bCs/>
          <w:sz w:val="26"/>
          <w:szCs w:val="26"/>
        </w:rPr>
        <w:t>Правила приемки продукции.</w:t>
      </w:r>
    </w:p>
    <w:p w14:paraId="22E4E359" w14:textId="77777777" w:rsidR="00B917C8" w:rsidRPr="000C34E2" w:rsidRDefault="00B917C8" w:rsidP="00B917C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C34E2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DA285E">
        <w:rPr>
          <w:szCs w:val="24"/>
        </w:rPr>
        <w:t>Россети</w:t>
      </w:r>
      <w:proofErr w:type="spellEnd"/>
      <w:r w:rsidR="00DA285E">
        <w:rPr>
          <w:szCs w:val="24"/>
        </w:rPr>
        <w:t xml:space="preserve"> Центр</w:t>
      </w:r>
      <w:r w:rsidRPr="000C34E2">
        <w:rPr>
          <w:szCs w:val="24"/>
        </w:rPr>
        <w:t>» и ответственными представителями Поставщика при получении их на склад.</w:t>
      </w:r>
    </w:p>
    <w:p w14:paraId="22E4E35A" w14:textId="77777777" w:rsidR="00B917C8" w:rsidRPr="000C34E2" w:rsidRDefault="00B917C8" w:rsidP="00B917C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C34E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2E4E35B" w14:textId="77777777" w:rsidR="00B917C8" w:rsidRPr="000C34E2" w:rsidRDefault="00B917C8" w:rsidP="00B917C8">
      <w:pPr>
        <w:rPr>
          <w:sz w:val="26"/>
          <w:szCs w:val="26"/>
        </w:rPr>
      </w:pPr>
    </w:p>
    <w:p w14:paraId="22E4E35C" w14:textId="77777777" w:rsidR="00B917C8" w:rsidRPr="000C34E2" w:rsidRDefault="00B917C8" w:rsidP="00B917C8">
      <w:pPr>
        <w:rPr>
          <w:sz w:val="26"/>
          <w:szCs w:val="26"/>
        </w:rPr>
      </w:pPr>
    </w:p>
    <w:p w14:paraId="22E4E35D" w14:textId="77777777" w:rsidR="00B917C8" w:rsidRPr="000C34E2" w:rsidRDefault="00B917C8" w:rsidP="00B917C8">
      <w:pPr>
        <w:ind w:firstLine="0"/>
        <w:rPr>
          <w:sz w:val="26"/>
          <w:szCs w:val="26"/>
        </w:rPr>
      </w:pPr>
      <w:r w:rsidRPr="000C34E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2E4E35E" w14:textId="77777777" w:rsidR="00B917C8" w:rsidRPr="000C34E2" w:rsidRDefault="00B917C8" w:rsidP="00B917C8">
      <w:pPr>
        <w:ind w:firstLine="0"/>
        <w:rPr>
          <w:sz w:val="22"/>
          <w:szCs w:val="22"/>
        </w:rPr>
      </w:pPr>
      <w:r w:rsidRPr="000C34E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22E4E35F" w14:textId="77777777" w:rsidR="008F73A3" w:rsidRPr="000C34E2" w:rsidRDefault="008F73A3" w:rsidP="00B917C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22E4E360" w14:textId="77777777" w:rsidR="008A5CA5" w:rsidRPr="000C34E2" w:rsidRDefault="008A5CA5" w:rsidP="008F73A3">
      <w:pPr>
        <w:ind w:firstLine="0"/>
        <w:rPr>
          <w:sz w:val="26"/>
          <w:szCs w:val="26"/>
        </w:rPr>
      </w:pPr>
    </w:p>
    <w:sectPr w:rsidR="008A5CA5" w:rsidRPr="000C34E2" w:rsidSect="002C7294">
      <w:headerReference w:type="even" r:id="rId13"/>
      <w:pgSz w:w="12240" w:h="15840" w:code="1"/>
      <w:pgMar w:top="568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BF4890" w14:textId="77777777" w:rsidR="00601C28" w:rsidRDefault="00601C28">
      <w:r>
        <w:separator/>
      </w:r>
    </w:p>
  </w:endnote>
  <w:endnote w:type="continuationSeparator" w:id="0">
    <w:p w14:paraId="59B964F0" w14:textId="77777777" w:rsidR="00601C28" w:rsidRDefault="0060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F3C30" w14:textId="77777777" w:rsidR="00601C28" w:rsidRDefault="00601C28">
      <w:r>
        <w:separator/>
      </w:r>
    </w:p>
  </w:footnote>
  <w:footnote w:type="continuationSeparator" w:id="0">
    <w:p w14:paraId="6F4C65FD" w14:textId="77777777" w:rsidR="00601C28" w:rsidRDefault="00601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4E367" w14:textId="77777777" w:rsidR="00AD7048" w:rsidRDefault="00AA4F1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2E4E36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CCC2804"/>
    <w:multiLevelType w:val="hybridMultilevel"/>
    <w:tmpl w:val="9DAEC3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211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547C63A6"/>
    <w:multiLevelType w:val="hybridMultilevel"/>
    <w:tmpl w:val="6B54D5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F6D14EC"/>
    <w:multiLevelType w:val="hybridMultilevel"/>
    <w:tmpl w:val="92B00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99520AB"/>
    <w:multiLevelType w:val="hybridMultilevel"/>
    <w:tmpl w:val="8828DB32"/>
    <w:lvl w:ilvl="0" w:tplc="A78882B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7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6"/>
  </w:num>
  <w:num w:numId="13">
    <w:abstractNumId w:val="15"/>
  </w:num>
  <w:num w:numId="14">
    <w:abstractNumId w:val="14"/>
  </w:num>
  <w:num w:numId="15">
    <w:abstractNumId w:val="9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5B4"/>
    <w:rsid w:val="00013898"/>
    <w:rsid w:val="000141BE"/>
    <w:rsid w:val="00014582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4E2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5D17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79DA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7BB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40F1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770C"/>
    <w:rsid w:val="002C08A7"/>
    <w:rsid w:val="002C1AA6"/>
    <w:rsid w:val="002C1D09"/>
    <w:rsid w:val="002C4B0C"/>
    <w:rsid w:val="002C5858"/>
    <w:rsid w:val="002C6308"/>
    <w:rsid w:val="002C7294"/>
    <w:rsid w:val="002D1182"/>
    <w:rsid w:val="002D1202"/>
    <w:rsid w:val="002D133C"/>
    <w:rsid w:val="002D292B"/>
    <w:rsid w:val="002D587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71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7959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4BA"/>
    <w:rsid w:val="004A2665"/>
    <w:rsid w:val="004A353B"/>
    <w:rsid w:val="004A359B"/>
    <w:rsid w:val="004A3D52"/>
    <w:rsid w:val="004A668C"/>
    <w:rsid w:val="004A7ACD"/>
    <w:rsid w:val="004B2D3F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C7E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1FA2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1C28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CA4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A3A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7B9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6A9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4D3F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A9E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125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057F"/>
    <w:rsid w:val="00A811F8"/>
    <w:rsid w:val="00A81795"/>
    <w:rsid w:val="00A825C8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F15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7C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11B6"/>
    <w:rsid w:val="00B917C8"/>
    <w:rsid w:val="00B92097"/>
    <w:rsid w:val="00B946A9"/>
    <w:rsid w:val="00B97488"/>
    <w:rsid w:val="00B97AC4"/>
    <w:rsid w:val="00BA0DE5"/>
    <w:rsid w:val="00BA0E06"/>
    <w:rsid w:val="00BA19D6"/>
    <w:rsid w:val="00BA1FDC"/>
    <w:rsid w:val="00BA2631"/>
    <w:rsid w:val="00BA2A6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28A5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85E"/>
    <w:rsid w:val="00DA6B8B"/>
    <w:rsid w:val="00DA77B6"/>
    <w:rsid w:val="00DB01EF"/>
    <w:rsid w:val="00DB332D"/>
    <w:rsid w:val="00DB44BB"/>
    <w:rsid w:val="00DB4A93"/>
    <w:rsid w:val="00DB4AC5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444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FA3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8B8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4E3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65848-9F53-48A7-93FD-E5F01A580E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D2F241-0CD0-4DCB-A3F4-F63BFBA96E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43DC577-DDDD-4419-91F8-61C2832A88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10577-1D53-4B72-A8F6-4CC267FB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1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Онищенко Максим Александрович</cp:lastModifiedBy>
  <cp:revision>4</cp:revision>
  <cp:lastPrinted>2010-09-30T13:29:00Z</cp:lastPrinted>
  <dcterms:created xsi:type="dcterms:W3CDTF">2022-12-29T14:20:00Z</dcterms:created>
  <dcterms:modified xsi:type="dcterms:W3CDTF">2022-12-30T14:11:00Z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